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4D2C6F4" w14:textId="77777777" w:rsidTr="00CA51CB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592FD4C3" w14:textId="77777777" w:rsidR="00D867AC" w:rsidRDefault="00D867AC" w:rsidP="00685B7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22A3D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2121" w14:textId="14EBE220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162B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6E02878C" w14:textId="77777777" w:rsidTr="00CA51CB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352761EC" w14:textId="77777777" w:rsidR="00D867AC" w:rsidRDefault="00D867AC" w:rsidP="00685B7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42E4680F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F78F2AC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16648F8A" w14:textId="77777777" w:rsidTr="00CA51CB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7217089B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78B22129" w14:textId="77777777" w:rsidR="00D867AC" w:rsidRDefault="00D867AC" w:rsidP="00255DF8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255DF8">
              <w:rPr>
                <w:rFonts w:ascii="標楷體" w:eastAsia="標楷體" w:hAnsi="標楷體" w:hint="eastAsia"/>
                <w:spacing w:val="166"/>
                <w:kern w:val="0"/>
                <w:sz w:val="20"/>
                <w:fitText w:val="1800" w:id="-958159356"/>
              </w:rPr>
              <w:t>科目名</w:t>
            </w:r>
            <w:r w:rsidRPr="00255DF8">
              <w:rPr>
                <w:rFonts w:ascii="標楷體" w:eastAsia="標楷體" w:hAnsi="標楷體" w:hint="eastAsia"/>
                <w:spacing w:val="2"/>
                <w:kern w:val="0"/>
                <w:sz w:val="20"/>
                <w:fitText w:val="1800" w:id="-958159356"/>
              </w:rPr>
              <w:t>稱</w:t>
            </w:r>
          </w:p>
        </w:tc>
        <w:tc>
          <w:tcPr>
            <w:tcW w:w="1560" w:type="dxa"/>
            <w:vMerge w:val="restart"/>
            <w:vAlign w:val="center"/>
          </w:tcPr>
          <w:p w14:paraId="64AF0FAA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2AF8CAA5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2582E646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29C8C61A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148F6918" w14:textId="77777777" w:rsidTr="00CA51CB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2AE36E89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2144998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F58458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487028E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11DD1B9A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A78B0F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329112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4982D0F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880483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3A97737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F36617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44470BD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749F2F7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880483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19ECF70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2CE42E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DEA677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14:paraId="190512D6" w14:textId="77777777" w:rsidTr="00CA51CB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5CBF67AD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35F94D43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815CF05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7B3B7D4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049FFEA9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8F9472E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E2C6283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7CC1B45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C3F248C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D69D9B7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0D20691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452AE49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2F4F68B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AA30C08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C11916F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7BF167F3" w14:textId="77777777" w:rsidTr="00CA51CB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72B06877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4A49D6E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A387D12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422FBFA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1D295088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5033969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7BE6056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D82B25C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A015BA5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125BC2F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FB118A3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80AFC96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888B207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F227E7A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95AD030" w14:textId="77777777" w:rsidR="00D867AC" w:rsidRDefault="00D867AC" w:rsidP="00880483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162BB" w:rsidRPr="00232767" w14:paraId="1CACEA7A" w14:textId="77777777" w:rsidTr="00CA51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B0CC316" w14:textId="77777777" w:rsidR="00E162BB" w:rsidRPr="00232767" w:rsidRDefault="00E162BB" w:rsidP="004543C1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3A4F172" w14:textId="77777777" w:rsidR="00E162BB" w:rsidRPr="00232767" w:rsidRDefault="00E162BB" w:rsidP="004543C1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3276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CF5CB6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6,231,372,396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2471BA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319,588,480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82BF4F0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3,816,141,143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608B82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D4B86A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2,095,642,773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B3B192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AFF9A5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08ECFB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784250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94A478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319,588,480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766C48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3,816,141,143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24D415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E8FFE0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2,095,642,773</w:t>
            </w:r>
          </w:p>
        </w:tc>
      </w:tr>
      <w:tr w:rsidR="00E162BB" w:rsidRPr="00232767" w14:paraId="49203300" w14:textId="77777777" w:rsidTr="00CA51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0AC0358" w14:textId="77777777" w:rsidR="00E162BB" w:rsidRPr="00232767" w:rsidRDefault="00E162BB" w:rsidP="004543C1">
            <w:pPr>
              <w:spacing w:line="32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52090336" w14:textId="77777777" w:rsidR="00E162BB" w:rsidRPr="00232767" w:rsidRDefault="00E162BB" w:rsidP="004543C1">
            <w:pPr>
              <w:spacing w:line="32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3276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CD09F5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2,558,900,151</w:t>
            </w:r>
          </w:p>
          <w:p w14:paraId="5B03BF97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3,672,472,245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D9D78D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21,125,625</w:t>
            </w:r>
          </w:p>
          <w:p w14:paraId="752F11F0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298,462,855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9D01C99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1,536,343,054</w:t>
            </w:r>
          </w:p>
          <w:p w14:paraId="2FE5EF87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2,279,798,089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22CEA2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272,615,185</w:t>
            </w:r>
          </w:p>
          <w:p w14:paraId="095DE65C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- 272,615,185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5B122A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1,274,046,657</w:t>
            </w:r>
          </w:p>
          <w:p w14:paraId="2AD4BEAF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821,596,116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A408EE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5F765A2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02C327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8059E10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8D9F0E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61BD4B8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BC819F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EC55E05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B4B492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21,125,625</w:t>
            </w:r>
          </w:p>
          <w:p w14:paraId="237FF4D8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298,462,855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E0D7F5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1,536,343,054</w:t>
            </w:r>
          </w:p>
          <w:p w14:paraId="12C9DBE0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2,279,798,089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04DC3E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272,615,185</w:t>
            </w:r>
          </w:p>
          <w:p w14:paraId="06821563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- 272,615,185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7B28CB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1,274,046,657</w:t>
            </w:r>
          </w:p>
          <w:p w14:paraId="5AD8C591" w14:textId="77777777" w:rsidR="00E162BB" w:rsidRPr="00232767" w:rsidRDefault="00E162BB" w:rsidP="004543C1">
            <w:pPr>
              <w:spacing w:line="32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32767">
              <w:rPr>
                <w:rFonts w:ascii="新細明體" w:hAnsi="新細明體"/>
                <w:b/>
                <w:noProof/>
                <w:spacing w:val="-6"/>
                <w:sz w:val="20"/>
              </w:rPr>
              <w:t>821,596,116</w:t>
            </w:r>
          </w:p>
        </w:tc>
      </w:tr>
      <w:tr w:rsidR="00E162BB" w:rsidRPr="00CA51CB" w14:paraId="7B53B9DA" w14:textId="77777777" w:rsidTr="005072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6D50474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106－107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8C196" w14:textId="3C983C8B" w:rsidR="00E162BB" w:rsidRPr="00CA51CB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高雄</w:t>
            </w:r>
            <w:r w:rsidR="00E162BB" w:rsidRPr="00CA51CB">
              <w:rPr>
                <w:rFonts w:ascii="標楷體" w:eastAsia="標楷體" w:hAnsi="標楷體" w:hint="eastAsia"/>
                <w:noProof/>
                <w:sz w:val="20"/>
              </w:rPr>
              <w:t>市議會</w:t>
            </w:r>
            <w:r w:rsidR="00916BCC" w:rsidRPr="00CA51CB">
              <w:rPr>
                <w:rFonts w:ascii="標楷體" w:eastAsia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C7837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0B3C4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12,568,298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13632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CFAB5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3EC9F6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AB8C0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28CEE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972BC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76FDF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F96E3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12,568,298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06992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2F926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10CD6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A449E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B4BF6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20602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15DB2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84AA2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815FB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426B8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2468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C8AD8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B6813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870A9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AE423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2FC98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12,568,298</w:t>
            </w:r>
          </w:p>
        </w:tc>
      </w:tr>
      <w:tr w:rsidR="00E162BB" w:rsidRPr="00CA51CB" w14:paraId="51414703" w14:textId="77777777" w:rsidTr="005072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60DD0A9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AD5F5" w14:textId="37576475" w:rsidR="00E162BB" w:rsidRPr="00CA51CB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高雄</w:t>
            </w:r>
            <w:r w:rsidR="00916BCC" w:rsidRPr="00CA51CB">
              <w:rPr>
                <w:rFonts w:ascii="標楷體" w:eastAsia="標楷體" w:hAnsi="標楷體" w:hint="eastAsia"/>
                <w:noProof/>
                <w:sz w:val="20"/>
              </w:rPr>
              <w:t>市</w:t>
            </w:r>
            <w:r w:rsidR="00E162BB" w:rsidRPr="00CA51CB">
              <w:rPr>
                <w:rFonts w:ascii="標楷體" w:eastAsia="標楷體" w:hAnsi="標楷體" w:hint="eastAsia"/>
                <w:noProof/>
                <w:sz w:val="20"/>
              </w:rPr>
              <w:t>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BF0DC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194,120,625</w:t>
            </w:r>
          </w:p>
          <w:p w14:paraId="5180ECE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156,889,640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0D30A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3,291,822</w:t>
            </w:r>
          </w:p>
          <w:p w14:paraId="4711907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14,145,207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7DF74A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179,974,699</w:t>
            </w:r>
          </w:p>
          <w:p w14:paraId="228BF61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133,339,838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6C1FF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3,792,250</w:t>
            </w:r>
          </w:p>
          <w:p w14:paraId="4512A07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- 3,792,250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A1EFE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14,646,354</w:t>
            </w:r>
          </w:p>
          <w:p w14:paraId="3D7E785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5,612,345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DB9D9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3A5B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C6418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CC915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F174F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216CA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51B6E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E2A84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5E139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3,291,822</w:t>
            </w:r>
          </w:p>
          <w:p w14:paraId="30226E5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14,145,207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F0857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179,974,699</w:t>
            </w:r>
          </w:p>
          <w:p w14:paraId="2D3D932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133,339,838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43265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3,792,250</w:t>
            </w:r>
          </w:p>
          <w:p w14:paraId="6122DC6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- 3,792,250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6D49F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14,646,354</w:t>
            </w:r>
          </w:p>
          <w:p w14:paraId="28BC0CB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5,612,345</w:t>
            </w:r>
          </w:p>
        </w:tc>
      </w:tr>
      <w:tr w:rsidR="00E162BB" w:rsidRPr="00CA51CB" w14:paraId="5B31CC3A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CA9DB0C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0B452F6F" w14:textId="2EB5ACAE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高雄市政府民政局主管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39612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2,474,081</w:t>
            </w:r>
          </w:p>
          <w:p w14:paraId="4C511F5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62,821,385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2BFDF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7,392</w:t>
            </w:r>
          </w:p>
          <w:p w14:paraId="35BB7AE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2,164,067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467896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2,466,689</w:t>
            </w:r>
          </w:p>
          <w:p w14:paraId="430FDE5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37,301,833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D1448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3E231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D415F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5BC04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23,355,485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EC674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4379B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A0662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7B9A6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EDF6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2D034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E38F9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09453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B0236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7,392</w:t>
            </w:r>
          </w:p>
          <w:p w14:paraId="304AB52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2,164,067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15774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2,466,689</w:t>
            </w:r>
          </w:p>
          <w:p w14:paraId="7B8EE41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37,301,833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D24B9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AB6B2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39811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1A40B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23,355,485</w:t>
            </w:r>
          </w:p>
        </w:tc>
      </w:tr>
      <w:tr w:rsidR="00E162BB" w:rsidRPr="00CA51CB" w14:paraId="302C4BFF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20ACBEA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233DBFBA" w14:textId="0AAE5054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115D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9,361,438</w:t>
            </w:r>
          </w:p>
          <w:p w14:paraId="45DEC53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6,133,308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3FF9F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643F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129,652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F0B6F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9,361,438</w:t>
            </w:r>
          </w:p>
          <w:p w14:paraId="0CA75E7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2,373,656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DF111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9E378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C5100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04E28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72B31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4DBB6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1BE2F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DE328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4481D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35EA7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70135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A3017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7B2A3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1025F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129,652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8E9E8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9,361,438</w:t>
            </w:r>
          </w:p>
          <w:p w14:paraId="2B6544E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2,373,656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10A5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9B0B8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16D4A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E9AA0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</w:tr>
      <w:tr w:rsidR="00E162BB" w:rsidRPr="00CA51CB" w14:paraId="69A9881F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E59B06A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51D1D811" w14:textId="5C4C5412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5AE8A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21,397,984</w:t>
            </w:r>
          </w:p>
          <w:p w14:paraId="0C9C3EC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33,766,944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208E7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072E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498,090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38EA25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21,397,984</w:t>
            </w:r>
          </w:p>
          <w:p w14:paraId="71F78B6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33,268,854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AC8C9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998AE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721C1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ACF20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CDD58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86685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5E0E4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567B8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CCE92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19E04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BDCC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5A1F2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6972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4B615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498,090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E1C67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21,397,984</w:t>
            </w:r>
          </w:p>
          <w:p w14:paraId="2A87426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33,268,854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0B69B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E2C14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1EBFE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B4D05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162BB" w:rsidRPr="00CA51CB" w14:paraId="2070A973" w14:textId="77777777" w:rsidTr="005072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205B124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101－111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74" w:type="dxa"/>
            </w:tcMar>
            <w:vAlign w:val="center"/>
          </w:tcPr>
          <w:p w14:paraId="0F698F5E" w14:textId="77422129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24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經濟發展局主管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ADC21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38,607,745</w:t>
            </w:r>
          </w:p>
          <w:p w14:paraId="27FBEE5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80,257,597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F3F88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2,012,110</w:t>
            </w:r>
          </w:p>
          <w:p w14:paraId="5891C98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733,450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ED174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36,595,635</w:t>
            </w:r>
          </w:p>
          <w:p w14:paraId="01A2294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55,959,370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173F3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2,668,344</w:t>
            </w:r>
          </w:p>
          <w:p w14:paraId="27E135C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- 2,668,344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D961A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2,668,344</w:t>
            </w:r>
          </w:p>
          <w:p w14:paraId="7F83D9E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20,896,433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4C0A8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3D989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12C83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98EB5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8A6F3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D919F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C6378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4C25B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5056E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2,012,110</w:t>
            </w:r>
          </w:p>
          <w:p w14:paraId="1A23431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733,450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D0F15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36,595,635</w:t>
            </w:r>
          </w:p>
          <w:p w14:paraId="4BC679D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55,959,370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3DA0B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2,668,344</w:t>
            </w:r>
          </w:p>
          <w:p w14:paraId="0F4ABA3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- 2,668,344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D6728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2,668,344</w:t>
            </w:r>
          </w:p>
          <w:p w14:paraId="7DF44E6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20,896,433</w:t>
            </w:r>
          </w:p>
        </w:tc>
      </w:tr>
      <w:tr w:rsidR="00E162BB" w:rsidRPr="00CA51CB" w14:paraId="176CEFCF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D5A5EB5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1EF02969" w14:textId="3EFF0DF1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716AF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237,516,150</w:t>
            </w:r>
          </w:p>
          <w:p w14:paraId="6020C2E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830,579,099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E1A42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9,171,619</w:t>
            </w:r>
          </w:p>
          <w:p w14:paraId="6262772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46,826,679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681117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212,522,749</w:t>
            </w:r>
          </w:p>
          <w:p w14:paraId="5087F25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320,475,625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6829C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84,953,499</w:t>
            </w:r>
          </w:p>
          <w:p w14:paraId="59187A8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- 84,953,499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21A42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100,775,281</w:t>
            </w:r>
          </w:p>
          <w:p w14:paraId="74A413F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378,323,296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9F88E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5313F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3146E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7A5F9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B202D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24BE6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A9B21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21DE1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51178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9,171,619</w:t>
            </w:r>
          </w:p>
          <w:p w14:paraId="3901733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46,826,679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ADA32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212,522,749</w:t>
            </w:r>
          </w:p>
          <w:p w14:paraId="2B59D6E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320,475,625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9648C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84,953,499</w:t>
            </w:r>
          </w:p>
          <w:p w14:paraId="1073444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- 84,953,499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100C6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100,775,281</w:t>
            </w:r>
          </w:p>
          <w:p w14:paraId="4FB96BE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378,323,296</w:t>
            </w:r>
          </w:p>
        </w:tc>
      </w:tr>
      <w:tr w:rsidR="00E162BB" w:rsidRPr="00CA51CB" w14:paraId="4FE7C335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D5BCA41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110－1</w:t>
            </w:r>
            <w:r w:rsidRPr="00CA51CB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356AF615" w14:textId="59C6ADB1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6F4EA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38,317,244</w:t>
            </w:r>
          </w:p>
          <w:p w14:paraId="40286FD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219,314,683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58A1B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230,172</w:t>
            </w:r>
          </w:p>
          <w:p w14:paraId="6541C6C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14,212,637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774529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38,087,072</w:t>
            </w:r>
          </w:p>
          <w:p w14:paraId="3491DDA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182,638,342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F00A6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45CB217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- 14,401,586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D010E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7526122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8,062,118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92B1D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BD58F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0A45E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29ABA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AA16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1EE2B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EDAA8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B3E18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DF9B6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230,172</w:t>
            </w:r>
          </w:p>
          <w:p w14:paraId="4659DAC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14,212,637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2B7AD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38,087,072</w:t>
            </w:r>
          </w:p>
          <w:p w14:paraId="1F13219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182,638,342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FCF8F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72E748A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- 14,401,586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DA5E3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14,401,586</w:t>
            </w:r>
          </w:p>
          <w:p w14:paraId="2D5C7B0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8,062,118</w:t>
            </w:r>
          </w:p>
        </w:tc>
      </w:tr>
      <w:tr w:rsidR="00E162BB" w:rsidRPr="00CA51CB" w14:paraId="30609966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C3CA9FA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3E51C372" w14:textId="360242A8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C3CE5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68,294,596</w:t>
            </w:r>
          </w:p>
          <w:p w14:paraId="2FCFEF5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82,999,926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1CDF1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705</w:t>
            </w:r>
          </w:p>
          <w:p w14:paraId="09A7B8C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2,965,515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2682C9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68,293,891</w:t>
            </w:r>
          </w:p>
          <w:p w14:paraId="7184751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80,034,411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8C454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4A8A6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ADB5C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2305B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9FB57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02857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C6958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62FC1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6EB47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0ECB9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A64CD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DE587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F4222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705</w:t>
            </w:r>
          </w:p>
          <w:p w14:paraId="4CCED4A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2,965,515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C039F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68,293,891</w:t>
            </w:r>
          </w:p>
          <w:p w14:paraId="2A7CC73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80,034,411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F481C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2434A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0466F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F0224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162BB" w:rsidRPr="00CA51CB" w14:paraId="5D5C9587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0580AE8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2CA74CC9" w14:textId="0FC3FB54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39811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4,365,525</w:t>
            </w:r>
          </w:p>
          <w:p w14:paraId="1E19AFB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312,134,254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77A6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3A4E5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9,812,681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6DD40E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3,862,238</w:t>
            </w:r>
          </w:p>
          <w:p w14:paraId="310F556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301,511,573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4B28F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6EF3C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8A082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503,287</w:t>
            </w:r>
          </w:p>
          <w:p w14:paraId="0B67C69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3A637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060F6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89364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F468E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68822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574E6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6836C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09B32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2AB09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C661E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9,812,681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A5F5B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3,862,238</w:t>
            </w:r>
          </w:p>
          <w:p w14:paraId="70CF51E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301,511,573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86EE0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656E6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49880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503,287</w:t>
            </w:r>
          </w:p>
          <w:p w14:paraId="6CF3BB1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810,000</w:t>
            </w:r>
          </w:p>
        </w:tc>
      </w:tr>
      <w:tr w:rsidR="00E162BB" w:rsidRPr="00CA51CB" w14:paraId="34918429" w14:textId="77777777" w:rsidTr="005072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63C0847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74" w:type="dxa"/>
            </w:tcMar>
            <w:vAlign w:val="center"/>
          </w:tcPr>
          <w:p w14:paraId="281677D7" w14:textId="6C8D8640" w:rsidR="00E162BB" w:rsidRPr="005072CC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24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004A1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13,777,759</w:t>
            </w:r>
          </w:p>
          <w:p w14:paraId="0327768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148,318,864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F9E90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1,364</w:t>
            </w:r>
          </w:p>
          <w:p w14:paraId="5D6DF01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7,805,307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DA1AB6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13,776,395</w:t>
            </w:r>
          </w:p>
          <w:p w14:paraId="1E39007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118,916,298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D450C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2B402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47EC0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37CC9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21,597,259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B0D8A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738A8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96489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6AAF4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D21C8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9CCDD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92964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9C6A2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A128C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1,364</w:t>
            </w:r>
          </w:p>
          <w:p w14:paraId="0EA5D5C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7,805,307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07D0D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13,776,395</w:t>
            </w:r>
          </w:p>
          <w:p w14:paraId="45E3D13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118,916,298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DE60F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3B5EE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B4254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06BD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21,597,259</w:t>
            </w:r>
          </w:p>
        </w:tc>
      </w:tr>
      <w:tr w:rsidR="00E162BB" w:rsidRPr="00CA51CB" w14:paraId="503341BB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9F9FD8D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4680E9C2" w14:textId="0C64430F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地政局主管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9481A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18,637,745</w:t>
            </w:r>
          </w:p>
          <w:p w14:paraId="0E3EDD2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8,171,227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B5FF5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10DF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837,091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B66B4B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18,637,745</w:t>
            </w:r>
          </w:p>
          <w:p w14:paraId="0E2F598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3,059,736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8B28E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ABEB1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67E49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BA720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4,274,400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B4DD8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A2F78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FEE96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4E16A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C8AC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7F900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C53EE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0BD08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4BC15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4592A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837,091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170AC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18,637,745</w:t>
            </w:r>
          </w:p>
          <w:p w14:paraId="4D05111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3,059,736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6C896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E0E2A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64FD0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4B20B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4,274,400</w:t>
            </w:r>
          </w:p>
        </w:tc>
      </w:tr>
      <w:tr w:rsidR="00E162BB" w:rsidRPr="00CA51CB" w14:paraId="00D83D8E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81A279B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7E6E497C" w14:textId="7D6D4906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新聞局主管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0614A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52449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3,648,331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1F635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323FA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1,385,996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8C0644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D3A84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2,262,335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EB4CF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F54B4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565DB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568E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A492F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A80EB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49404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3477E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E8C00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1B574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EF57D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09BD6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B4F52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2D00D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1,385,996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8598F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48F37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2,262,335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B0487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D8C4D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051EA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7530A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162BB" w:rsidRPr="00CA51CB" w14:paraId="7122CD05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8A817C1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13A43C14" w14:textId="64975C52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A1938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A44CD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5,800,234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25E9C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85ED7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643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EF4430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BC37F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5,799,591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BCB39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4250B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1E6FE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B8472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8DEF7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289BB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E9D1F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296D9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5EFB4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DB75B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40B96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15E49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F00AF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E2865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48542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D13DF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5,799,591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26EB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9D46D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B40F2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B56CF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162BB" w:rsidRPr="00CA51CB" w14:paraId="76F69437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B3DF0CF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024BFCFC" w14:textId="1DBD9A6C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勞工局主管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3503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D30E1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202,000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CFECE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C1543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1C9393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A5E94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202,000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F1FB0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3890B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148D7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8468B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B24E2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6D434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BAC01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68800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04A3E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10851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CEE20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C3022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35C46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BC1BB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7F870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6C290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202,000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6FCE3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45C19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20492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A3E0D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162BB" w:rsidRPr="00CA51CB" w14:paraId="78AA63F1" w14:textId="77777777" w:rsidTr="005072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5799C5E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/>
                <w:noProof/>
                <w:sz w:val="20"/>
              </w:rPr>
              <w:t>10</w:t>
            </w:r>
            <w:r w:rsidRPr="00CA51CB">
              <w:rPr>
                <w:rFonts w:ascii="新細明體" w:hAnsi="新細明體" w:hint="eastAsia"/>
                <w:noProof/>
                <w:sz w:val="20"/>
              </w:rPr>
              <w:t>6－111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74" w:type="dxa"/>
            </w:tcMar>
            <w:vAlign w:val="center"/>
          </w:tcPr>
          <w:p w14:paraId="45709458" w14:textId="0DD9D28A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24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捷運工程局主管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F7D7C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866,679,355</w:t>
            </w:r>
          </w:p>
          <w:p w14:paraId="611D9EA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168,883,849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5CFAD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10A39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36181C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33,861,725</w:t>
            </w:r>
          </w:p>
          <w:p w14:paraId="0EBC443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14,428,797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91260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110,053,836</w:t>
            </w:r>
          </w:p>
          <w:p w14:paraId="466BC72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- 110,053,836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C43EB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942,871,466</w:t>
            </w:r>
          </w:p>
          <w:p w14:paraId="16A6F5F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44,401,216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376F8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BF7E7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6379F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49DC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A8A4E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CB008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DF438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2E9D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4E19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40F47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F0348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33,861,725</w:t>
            </w:r>
          </w:p>
          <w:p w14:paraId="4F1C061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14,428,797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21B10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110,053,836</w:t>
            </w:r>
          </w:p>
          <w:p w14:paraId="04909D1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- 110,053,836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E6CBB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942,871,466</w:t>
            </w:r>
          </w:p>
          <w:p w14:paraId="432189A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44,401,216</w:t>
            </w:r>
          </w:p>
        </w:tc>
      </w:tr>
      <w:tr w:rsidR="00E162BB" w:rsidRPr="00CA51CB" w14:paraId="629E09C0" w14:textId="77777777" w:rsidTr="00997F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EEC6271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937" w:type="dxa"/>
            <w:shd w:val="clear" w:color="auto" w:fill="auto"/>
            <w:tcMar>
              <w:left w:w="28" w:type="dxa"/>
              <w:right w:w="57" w:type="dxa"/>
            </w:tcMar>
            <w:vAlign w:val="center"/>
          </w:tcPr>
          <w:p w14:paraId="4D89892D" w14:textId="786EBF89" w:rsidR="00E162BB" w:rsidRPr="00CA51CB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60749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19,711,256</w:t>
            </w:r>
          </w:p>
          <w:p w14:paraId="7F64A3C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122,351,232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EB357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6E4CE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90,080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6880DE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19,227,303</w:t>
            </w:r>
          </w:p>
          <w:p w14:paraId="1C896F2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122,261,152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79A25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5539B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94337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483,953</w:t>
            </w:r>
          </w:p>
          <w:p w14:paraId="4886499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C23A5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45DC1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189A0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D998D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C966F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7F088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77709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26741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409B8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9A751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90,080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8AA2E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19,227,303</w:t>
            </w:r>
          </w:p>
          <w:p w14:paraId="1D9991C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122,261,152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7A48F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4D5AF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A74A3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483,953</w:t>
            </w:r>
          </w:p>
          <w:p w14:paraId="77D5DD7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162BB" w:rsidRPr="00CA51CB" w14:paraId="1FD50F86" w14:textId="77777777" w:rsidTr="00AD66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B6F6473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lastRenderedPageBreak/>
              <w:t>105－111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1B6D438E" w14:textId="7B2AF7E8" w:rsidR="00E162BB" w:rsidRPr="00D12C81" w:rsidRDefault="004B0B49" w:rsidP="00AD66DC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C565C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8,700,305</w:t>
            </w:r>
          </w:p>
          <w:p w14:paraId="34DDFF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50,843,340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9E94A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BABB3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1,097,054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ADFFC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6,250,815</w:t>
            </w:r>
          </w:p>
          <w:p w14:paraId="493B6A3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29,989,172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66746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4,953,084</w:t>
            </w:r>
          </w:p>
          <w:p w14:paraId="008D7F8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- 4,953,084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60F55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7,402,574</w:t>
            </w:r>
          </w:p>
          <w:p w14:paraId="55AFF78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14,804,030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B79F7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6DF65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8F69F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E0780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697BD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C0A2A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2D89D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0D990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B57E6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BF513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1,097,054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9AB6D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6,250,815</w:t>
            </w:r>
          </w:p>
          <w:p w14:paraId="1D65417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29,989,172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8DCA6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4,953,084</w:t>
            </w:r>
          </w:p>
          <w:p w14:paraId="6A9A862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- 4,953,084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19F4A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7,402,574</w:t>
            </w:r>
          </w:p>
          <w:p w14:paraId="0FCBFDD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14,804,030</w:t>
            </w:r>
          </w:p>
        </w:tc>
      </w:tr>
      <w:tr w:rsidR="00E162BB" w:rsidRPr="00CA51CB" w14:paraId="52B95774" w14:textId="77777777" w:rsidTr="00AD66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DD68EDE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4B3393D2" w14:textId="3A757A3D" w:rsidR="00E162BB" w:rsidRPr="00D12C81" w:rsidRDefault="004B0B49" w:rsidP="00AD66DC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BAA9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264,311,927</w:t>
            </w:r>
          </w:p>
          <w:p w14:paraId="580433B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59,487,399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3FD1A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295,505</w:t>
            </w:r>
          </w:p>
          <w:p w14:paraId="0F5A26D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739,972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091E58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191,019,822</w:t>
            </w:r>
          </w:p>
          <w:p w14:paraId="481EF51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58,247,427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AE0C2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165F2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4E6E6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72,996,600</w:t>
            </w:r>
          </w:p>
          <w:p w14:paraId="0AEF626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9FE22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B434A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55E5B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5B0DB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2972E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29F0D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08672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6A2C3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2F2D2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295,505</w:t>
            </w:r>
          </w:p>
          <w:p w14:paraId="6CE3C55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739,972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15D5A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191,019,822</w:t>
            </w:r>
          </w:p>
          <w:p w14:paraId="55B2FD2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58,247,427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A5A62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E3940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B2F8C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72,996,600</w:t>
            </w:r>
          </w:p>
          <w:p w14:paraId="48FDFC0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500,000</w:t>
            </w:r>
          </w:p>
        </w:tc>
      </w:tr>
      <w:tr w:rsidR="00E162BB" w:rsidRPr="00CA51CB" w14:paraId="407B7D75" w14:textId="77777777" w:rsidTr="00AD66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CC40FAB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389A17AC" w14:textId="47DF52D9" w:rsidR="00E162BB" w:rsidRPr="00D12C81" w:rsidRDefault="004B0B49" w:rsidP="00AD66DC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海洋局主管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8AE16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13,628,967</w:t>
            </w:r>
          </w:p>
          <w:p w14:paraId="0CF5DD9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24,863,437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4209D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41,301</w:t>
            </w:r>
          </w:p>
          <w:p w14:paraId="3381961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255,683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D66CCC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11,616,416</w:t>
            </w:r>
          </w:p>
          <w:p w14:paraId="3BCB273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22,407,744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AC4DE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35B0D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CD45B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1,971,250</w:t>
            </w:r>
          </w:p>
          <w:p w14:paraId="27F8B77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2,200,010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A2B08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5B57F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4AF45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8CF52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A534D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E87F2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64039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E9B52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D887F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41,301</w:t>
            </w:r>
          </w:p>
          <w:p w14:paraId="2CE4076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255,683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FD1F5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11,616,416</w:t>
            </w:r>
          </w:p>
          <w:p w14:paraId="03A7F81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22,407,744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E4652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08DC1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EF1E5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1,971,250</w:t>
            </w:r>
          </w:p>
          <w:p w14:paraId="746ACE5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2,200,010</w:t>
            </w:r>
          </w:p>
        </w:tc>
      </w:tr>
      <w:tr w:rsidR="00E162BB" w:rsidRPr="00CA51CB" w14:paraId="3349E097" w14:textId="77777777" w:rsidTr="005072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8D0A798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92－111</w:t>
            </w:r>
          </w:p>
        </w:tc>
        <w:tc>
          <w:tcPr>
            <w:tcW w:w="1937" w:type="dxa"/>
            <w:shd w:val="clear" w:color="auto" w:fill="auto"/>
            <w:tcMar>
              <w:right w:w="74" w:type="dxa"/>
            </w:tcMar>
            <w:vAlign w:val="center"/>
          </w:tcPr>
          <w:p w14:paraId="67BA30DB" w14:textId="5D7A1CC2" w:rsidR="00E162BB" w:rsidRPr="00CA51CB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都市發展局主管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F13C1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4,575,517</w:t>
            </w:r>
          </w:p>
          <w:p w14:paraId="7D9A315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8,314,195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63B67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5ACCD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2,619,215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970378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4,575,517</w:t>
            </w:r>
          </w:p>
          <w:p w14:paraId="110E37F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2,304,252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84D77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4BC66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0832A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8B9EC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3,390,728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5668F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04D80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E0E67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F5BC6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4A2B6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70538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42447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48F62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16F74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1832F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2,619,215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68B42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4,575,517</w:t>
            </w:r>
          </w:p>
          <w:p w14:paraId="1DD333E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2,304,252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79E2C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FDD44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C61F9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B664E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3,390,728</w:t>
            </w:r>
          </w:p>
        </w:tc>
      </w:tr>
      <w:tr w:rsidR="00E162BB" w:rsidRPr="00CA51CB" w14:paraId="52A6B440" w14:textId="77777777" w:rsidTr="004003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154E0B6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103D9BFC" w14:textId="30AE14B8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法制局主管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95BB4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3F985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C44F3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1FFCB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32F15E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6830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2552A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E0151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9650D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A87CD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C9D5B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189B4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08FB4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9CDDD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F81F8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DF743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7AFFF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BB266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C748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CEA98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4B1F2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F7C77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AC942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BB4C6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6E7E1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E7B8B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120,000</w:t>
            </w:r>
          </w:p>
        </w:tc>
      </w:tr>
      <w:tr w:rsidR="00E162BB" w:rsidRPr="00CA51CB" w14:paraId="7316D5F7" w14:textId="77777777" w:rsidTr="004003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A8863D4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0D6ABB06" w14:textId="215DB34F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觀光局主管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95841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62,794,447</w:t>
            </w:r>
          </w:p>
          <w:p w14:paraId="4CF90E9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109,307,740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B1A57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202,258</w:t>
            </w:r>
          </w:p>
          <w:p w14:paraId="7F250A8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935,266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B11265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62,592,189</w:t>
            </w:r>
          </w:p>
          <w:p w14:paraId="6BF8E76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107,200,234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D1D6F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384,500</w:t>
            </w:r>
          </w:p>
          <w:p w14:paraId="7B30DAC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- 384,500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47149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384,500</w:t>
            </w:r>
          </w:p>
          <w:p w14:paraId="6DEC986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787,740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9E805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ADEE4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9A285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0ADE6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023FB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5297A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90FBD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1B6C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2A101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202,258</w:t>
            </w:r>
          </w:p>
          <w:p w14:paraId="4BB8733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935,266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27C5A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62,592,189</w:t>
            </w:r>
          </w:p>
          <w:p w14:paraId="56D7D53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107,200,234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1A942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384,500</w:t>
            </w:r>
          </w:p>
          <w:p w14:paraId="63B1ECA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- 384,500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D1097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384,500</w:t>
            </w:r>
          </w:p>
          <w:p w14:paraId="5D647CD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787,740</w:t>
            </w:r>
          </w:p>
        </w:tc>
      </w:tr>
      <w:tr w:rsidR="00E162BB" w:rsidRPr="00CA51CB" w14:paraId="0DA9124A" w14:textId="77777777" w:rsidTr="004003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DF7767A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19892A1F" w14:textId="22B496B9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水利局主管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21AE3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498,664,569</w:t>
            </w:r>
          </w:p>
          <w:p w14:paraId="2D2574B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810,832,582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FB1FD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4,838,354</w:t>
            </w:r>
          </w:p>
          <w:p w14:paraId="0D015E0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180,653,381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88069F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487,972,926</w:t>
            </w:r>
          </w:p>
          <w:p w14:paraId="416CF5A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532,557,998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18DCD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32,798,175</w:t>
            </w:r>
          </w:p>
          <w:p w14:paraId="30DDD1E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- 32,798,175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CAF0B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38,651,464</w:t>
            </w:r>
          </w:p>
          <w:p w14:paraId="2C81C69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64,823,028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AB8EF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97FE2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FE245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C5E9D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A89FB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0432A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19191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E3BC0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B229D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4,838,354</w:t>
            </w:r>
          </w:p>
          <w:p w14:paraId="2EFD201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180,653,381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C5B2A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487,972,926</w:t>
            </w:r>
          </w:p>
          <w:p w14:paraId="1E64954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532,557,998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BEA28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32,798,175</w:t>
            </w:r>
          </w:p>
          <w:p w14:paraId="136CD1B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- 32,798,175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B5D1F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38,651,464</w:t>
            </w:r>
          </w:p>
          <w:p w14:paraId="6A45AA7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64,823,028</w:t>
            </w:r>
          </w:p>
        </w:tc>
      </w:tr>
      <w:tr w:rsidR="00E162BB" w:rsidRPr="00CA51CB" w14:paraId="4B78ED22" w14:textId="77777777" w:rsidTr="005072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07D8D0C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937" w:type="dxa"/>
            <w:shd w:val="clear" w:color="auto" w:fill="auto"/>
            <w:tcMar>
              <w:right w:w="74" w:type="dxa"/>
            </w:tcMar>
            <w:vAlign w:val="center"/>
          </w:tcPr>
          <w:p w14:paraId="4B98E112" w14:textId="0506F374" w:rsidR="00E162BB" w:rsidRPr="00D12C81" w:rsidRDefault="004B0B49" w:rsidP="00D12C81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24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運動發展局主管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FF55F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136,020,942</w:t>
            </w:r>
          </w:p>
          <w:p w14:paraId="5891CA2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257,250,083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0644A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596,415</w:t>
            </w:r>
          </w:p>
          <w:p w14:paraId="4785148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3,453,106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7293E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78,407,277</w:t>
            </w:r>
          </w:p>
          <w:p w14:paraId="61A0081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25,463,754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631CAB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17,041,830</w:t>
            </w:r>
          </w:p>
          <w:p w14:paraId="1C4F9C7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- 17,041,830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31907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74,059,080</w:t>
            </w:r>
          </w:p>
          <w:p w14:paraId="497FF0E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211,291,393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49DFA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15EEA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7210A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F4C9A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E8EB5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99B3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93FD6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6DB6F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109A9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596,415</w:t>
            </w:r>
          </w:p>
          <w:p w14:paraId="6108490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3,453,106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E79DF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78,407,277</w:t>
            </w:r>
          </w:p>
          <w:p w14:paraId="71A4CF1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25,463,754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A8CF6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17,041,830</w:t>
            </w:r>
          </w:p>
          <w:p w14:paraId="1929E25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- 17,041,830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DBD18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74,059,080</w:t>
            </w:r>
          </w:p>
          <w:p w14:paraId="6A0135C6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211,291,393</w:t>
            </w:r>
          </w:p>
        </w:tc>
      </w:tr>
      <w:tr w:rsidR="00E162BB" w:rsidRPr="00CA51CB" w14:paraId="78CBCDAE" w14:textId="77777777" w:rsidTr="004003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F166E13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5A89B39B" w14:textId="76B65E1D" w:rsidR="00E162BB" w:rsidRPr="00AD66DC" w:rsidRDefault="004B0B49" w:rsidP="00AD66DC">
            <w:pPr>
              <w:spacing w:line="320" w:lineRule="exact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</w:t>
            </w:r>
            <w:r w:rsidR="00E162BB" w:rsidRPr="00D12C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青年局主管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C1FF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224A3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9,643,553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8564D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7B400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172,374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4556E1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6E653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9,471,179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2DD38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18FF7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0D6A2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AD04B2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9A0DE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14829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E246E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C7BFC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15DC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C4DA0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ECF67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B713D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81AB5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9759A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172,374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578A8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6B1B1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9,471,179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FC03D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2C6D4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693EA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95117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162BB" w:rsidRPr="00CA51CB" w14:paraId="3D838C37" w14:textId="77777777" w:rsidTr="004003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617634B" w14:textId="77777777" w:rsidR="00E162BB" w:rsidRPr="00CA51CB" w:rsidRDefault="00E162BB" w:rsidP="004543C1">
            <w:pPr>
              <w:spacing w:line="320" w:lineRule="exact"/>
              <w:jc w:val="center"/>
              <w:rPr>
                <w:rFonts w:ascii="新細明體" w:hAnsi="新細明體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37" w:type="dxa"/>
            <w:shd w:val="clear" w:color="auto" w:fill="auto"/>
            <w:tcMar>
              <w:right w:w="57" w:type="dxa"/>
            </w:tcMar>
            <w:vAlign w:val="center"/>
          </w:tcPr>
          <w:p w14:paraId="6A4902FE" w14:textId="77777777" w:rsidR="00E162BB" w:rsidRPr="00CA51CB" w:rsidRDefault="00E162BB" w:rsidP="004543C1">
            <w:pPr>
              <w:spacing w:line="32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A51CB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04C6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36,941,974</w:t>
            </w:r>
          </w:p>
          <w:p w14:paraId="684BA25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86,969,045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9F5405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436,608</w:t>
            </w:r>
          </w:p>
          <w:p w14:paraId="5367260C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6,929,709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72B7938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35,842,529</w:t>
            </w:r>
          </w:p>
          <w:p w14:paraId="19D6318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78,322,918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37269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1,568,081</w:t>
            </w:r>
          </w:p>
          <w:p w14:paraId="63D0562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- 1,568,081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870F0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2,230,918</w:t>
            </w:r>
          </w:p>
          <w:p w14:paraId="3A597EF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148,337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681B9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F6B470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7504F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4BDD6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7AA82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923FFA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AD493E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DF86D1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440214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436,608</w:t>
            </w:r>
          </w:p>
          <w:p w14:paraId="3F10805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6,929,709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19A4CF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35,842,529</w:t>
            </w:r>
          </w:p>
          <w:p w14:paraId="2DD4936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78,322,918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27E083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1,568,081</w:t>
            </w:r>
          </w:p>
          <w:p w14:paraId="47DCD25D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- 1,568,081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7F0C47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2,230,918</w:t>
            </w:r>
          </w:p>
          <w:p w14:paraId="0E06FF79" w14:textId="77777777" w:rsidR="00E162BB" w:rsidRPr="00CA51CB" w:rsidRDefault="00E162BB" w:rsidP="004543C1">
            <w:pPr>
              <w:spacing w:line="32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A51CB">
              <w:rPr>
                <w:rFonts w:ascii="新細明體" w:hAnsi="新細明體"/>
                <w:noProof/>
                <w:spacing w:val="-6"/>
                <w:sz w:val="20"/>
              </w:rPr>
              <w:t>148,337</w:t>
            </w:r>
          </w:p>
        </w:tc>
      </w:tr>
    </w:tbl>
    <w:p w14:paraId="20C18F4F" w14:textId="77777777" w:rsidR="00D867AC" w:rsidRPr="00CA51CB" w:rsidRDefault="00D867AC" w:rsidP="00CA51CB">
      <w:pPr>
        <w:spacing w:line="320" w:lineRule="exact"/>
        <w:ind w:right="414"/>
        <w:rPr>
          <w:rFonts w:eastAsia="標楷體"/>
          <w:sz w:val="22"/>
        </w:rPr>
      </w:pPr>
    </w:p>
    <w:sectPr w:rsidR="00D867AC" w:rsidRPr="00CA51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89D35" w14:textId="77777777" w:rsidR="00E162BB" w:rsidRDefault="00E162BB">
      <w:r>
        <w:separator/>
      </w:r>
    </w:p>
  </w:endnote>
  <w:endnote w:type="continuationSeparator" w:id="0">
    <w:p w14:paraId="712C72B7" w14:textId="77777777" w:rsidR="00E162BB" w:rsidRDefault="00E1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603E1" w14:textId="77777777" w:rsidR="00B11F3C" w:rsidRDefault="00B11F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246CA" w14:textId="77777777" w:rsidR="00B11F3C" w:rsidRDefault="00B11F3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D439C" w14:textId="77777777" w:rsidR="00B11F3C" w:rsidRDefault="00B11F3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7D9FB" w14:textId="77777777" w:rsidR="00E162BB" w:rsidRDefault="00E162BB">
      <w:r>
        <w:separator/>
      </w:r>
    </w:p>
  </w:footnote>
  <w:footnote w:type="continuationSeparator" w:id="0">
    <w:p w14:paraId="1ECC0625" w14:textId="77777777" w:rsidR="00E162BB" w:rsidRDefault="00E16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269F6" w14:textId="77777777" w:rsidR="00B11F3C" w:rsidRDefault="00B11F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A47A4" w14:textId="49AFD9FA"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234B7" w:rsidRPr="00F234B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F234B7" w:rsidRPr="00F234B7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F234B7" w:rsidRPr="00F234B7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F234B7" w:rsidRPr="00B11F3C">
      <w:rPr>
        <w:rFonts w:ascii="標楷體" w:eastAsia="標楷體" w:hAnsi="標楷體"/>
        <w:b/>
        <w:bCs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6855E" w14:textId="23AD9A9D" w:rsidR="00D867AC" w:rsidRDefault="00D867AC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F234B7" w:rsidRPr="00F234B7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F234B7" w:rsidRPr="00F234B7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F234B7" w:rsidRPr="00F234B7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BB"/>
    <w:rsid w:val="0001712C"/>
    <w:rsid w:val="0008242C"/>
    <w:rsid w:val="000A3326"/>
    <w:rsid w:val="000F17BC"/>
    <w:rsid w:val="001214FD"/>
    <w:rsid w:val="001A4B2C"/>
    <w:rsid w:val="00255DF8"/>
    <w:rsid w:val="0031357A"/>
    <w:rsid w:val="003F092B"/>
    <w:rsid w:val="0040038F"/>
    <w:rsid w:val="004543C1"/>
    <w:rsid w:val="004B0B49"/>
    <w:rsid w:val="004E0B7F"/>
    <w:rsid w:val="005072CC"/>
    <w:rsid w:val="00521800"/>
    <w:rsid w:val="00597941"/>
    <w:rsid w:val="00685B7B"/>
    <w:rsid w:val="006D65F6"/>
    <w:rsid w:val="0071556E"/>
    <w:rsid w:val="00734FFE"/>
    <w:rsid w:val="00744294"/>
    <w:rsid w:val="00775C5D"/>
    <w:rsid w:val="00806DE7"/>
    <w:rsid w:val="008671B1"/>
    <w:rsid w:val="00880483"/>
    <w:rsid w:val="008B0CCA"/>
    <w:rsid w:val="008E605A"/>
    <w:rsid w:val="00916BCC"/>
    <w:rsid w:val="00997FD2"/>
    <w:rsid w:val="009D2E50"/>
    <w:rsid w:val="00A44C1B"/>
    <w:rsid w:val="00A76E80"/>
    <w:rsid w:val="00AA7593"/>
    <w:rsid w:val="00AB6EA1"/>
    <w:rsid w:val="00AD66DC"/>
    <w:rsid w:val="00B11F3C"/>
    <w:rsid w:val="00BA1203"/>
    <w:rsid w:val="00BF47C0"/>
    <w:rsid w:val="00C12DC9"/>
    <w:rsid w:val="00CA51CB"/>
    <w:rsid w:val="00CD1DE4"/>
    <w:rsid w:val="00CE74C9"/>
    <w:rsid w:val="00D12C81"/>
    <w:rsid w:val="00D867AC"/>
    <w:rsid w:val="00E162BB"/>
    <w:rsid w:val="00E33797"/>
    <w:rsid w:val="00EC414C"/>
    <w:rsid w:val="00F234B7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B0DFB"/>
  <w15:chartTrackingRefBased/>
  <w15:docId w15:val="{4B30BD98-A5FD-4CA0-8AB1-EB489C8D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ZdB5WM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RZdB5WM以前年度歲出決算審定表.dot</Template>
  <TotalTime>52</TotalTime>
  <Pages>2</Pages>
  <Words>1274</Words>
  <Characters>3909</Characters>
  <Application>Microsoft Office Word</Application>
  <DocSecurity>0</DocSecurity>
  <Lines>32</Lines>
  <Paragraphs>10</Paragraphs>
  <ScaleCrop>false</ScaleCrop>
  <Company>N.A.O.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林鳳頡</cp:lastModifiedBy>
  <cp:revision>14</cp:revision>
  <cp:lastPrinted>2024-06-28T07:02:00Z</cp:lastPrinted>
  <dcterms:created xsi:type="dcterms:W3CDTF">2024-06-08T08:53:00Z</dcterms:created>
  <dcterms:modified xsi:type="dcterms:W3CDTF">2024-06-28T07:08:00Z</dcterms:modified>
</cp:coreProperties>
</file>